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4786"/>
      </w:tblGrid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A3FC8" w:rsidP="00FA3FC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03.02.2017 №10 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A3FC8" w:rsidTr="008A4C2A">
        <w:tc>
          <w:tcPr>
            <w:tcW w:w="9571" w:type="dxa"/>
            <w:gridSpan w:val="3"/>
          </w:tcPr>
          <w:p w:rsidR="00FA3FC8" w:rsidRPr="00C860D2" w:rsidRDefault="00FA3FC8" w:rsidP="00F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Борцово 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2547EE" w:rsidRPr="00B610A9" w:rsidRDefault="00F96261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обеспе</w:t>
            </w:r>
            <w:r w:rsidR="002547EE">
              <w:rPr>
                <w:sz w:val="28"/>
                <w:szCs w:val="28"/>
              </w:rPr>
              <w:t>чения безопасности людей на вод</w:t>
            </w:r>
            <w:r>
              <w:rPr>
                <w:sz w:val="28"/>
                <w:szCs w:val="28"/>
              </w:rPr>
              <w:t xml:space="preserve">ных объектах в </w:t>
            </w:r>
            <w:r w:rsidR="002547EE">
              <w:rPr>
                <w:sz w:val="28"/>
                <w:szCs w:val="28"/>
              </w:rPr>
              <w:t>Борцовском</w:t>
            </w:r>
            <w:r>
              <w:rPr>
                <w:sz w:val="28"/>
                <w:szCs w:val="28"/>
              </w:rPr>
              <w:t xml:space="preserve"> сельсовете Тогучинского района </w:t>
            </w:r>
          </w:p>
          <w:p w:rsidR="00FB2E5C" w:rsidRPr="0017410E" w:rsidRDefault="00FA3FC8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 в 2017</w:t>
            </w:r>
            <w:r w:rsidR="00F96261">
              <w:rPr>
                <w:sz w:val="28"/>
                <w:szCs w:val="28"/>
              </w:rPr>
              <w:t xml:space="preserve"> году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C860D2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F96261">
              <w:rPr>
                <w:sz w:val="28"/>
                <w:szCs w:val="28"/>
              </w:rPr>
              <w:t xml:space="preserve">В соответствии со статьей 14 Федерального закона Российской  Федерации от 06.10.03 № 131-ФЗ "Об общих принципах организации местного самоуправления в Российской Федерации", постановлениями администрации </w:t>
            </w:r>
            <w:r w:rsidR="00587C9A">
              <w:rPr>
                <w:sz w:val="28"/>
                <w:szCs w:val="28"/>
              </w:rPr>
              <w:t>Новосибирской области от 10.11.2014 № 445-п</w:t>
            </w:r>
            <w:r w:rsidR="00F96261">
              <w:rPr>
                <w:sz w:val="28"/>
                <w:szCs w:val="28"/>
              </w:rPr>
              <w:t xml:space="preserve"> "Об утверждении Правил охраны жизни людей на водных объектах Новосибирской области</w:t>
            </w:r>
            <w:r w:rsidR="00587C9A">
              <w:rPr>
                <w:sz w:val="28"/>
                <w:szCs w:val="28"/>
              </w:rPr>
              <w:t>»</w:t>
            </w:r>
            <w:r w:rsidRPr="0017410E">
              <w:rPr>
                <w:sz w:val="28"/>
                <w:szCs w:val="28"/>
              </w:rPr>
              <w:t>,</w:t>
            </w:r>
            <w:r w:rsidR="00FA2A8C" w:rsidRPr="00B610A9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96261" w:rsidRDefault="00F96261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Утвердить прилагаемый план обеспечения безопасности  людей на водных объектах в Борцовском сельсовете Тогучинского рай</w:t>
            </w:r>
            <w:r w:rsidR="00B610A9">
              <w:rPr>
                <w:color w:val="000000"/>
                <w:sz w:val="28"/>
                <w:szCs w:val="28"/>
              </w:rPr>
              <w:t>она Новосибирской области в 201</w:t>
            </w:r>
            <w:r w:rsidR="00FA3FC8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(приложение).</w:t>
            </w:r>
          </w:p>
          <w:p w:rsidR="00FB2E5C" w:rsidRPr="0017410E" w:rsidRDefault="00F96261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данного постановления оставляю за собой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  <w:p w:rsidR="0021772D" w:rsidRPr="0017410E" w:rsidRDefault="0021772D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4C2E49" w:rsidP="004C2E49">
            <w:pPr>
              <w:spacing w:line="0" w:lineRule="atLeast"/>
              <w:rPr>
                <w:sz w:val="28"/>
                <w:szCs w:val="28"/>
              </w:rPr>
            </w:pPr>
            <w:r w:rsidRPr="00B610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Pr="00B610A9">
              <w:rPr>
                <w:sz w:val="28"/>
                <w:szCs w:val="28"/>
              </w:rPr>
              <w:t xml:space="preserve">лавы </w:t>
            </w:r>
            <w:r w:rsidR="00F96261" w:rsidRPr="00B610A9">
              <w:rPr>
                <w:sz w:val="28"/>
                <w:szCs w:val="28"/>
              </w:rPr>
              <w:t>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2"/>
          </w:tcPr>
          <w:p w:rsidR="00FB2E5C" w:rsidRDefault="00FB2E5C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</w:p>
          <w:p w:rsidR="0021772D" w:rsidRPr="0017410E" w:rsidRDefault="0021772D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В.Д. Дорн</w:t>
            </w:r>
          </w:p>
        </w:tc>
      </w:tr>
    </w:tbl>
    <w:p w:rsidR="00823694" w:rsidRDefault="00823694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2547EE" w:rsidRDefault="002547EE">
      <w:pPr>
        <w:rPr>
          <w:lang w:val="en-US"/>
        </w:rPr>
      </w:pPr>
    </w:p>
    <w:p w:rsidR="00877C25" w:rsidRDefault="00877C25" w:rsidP="002547EE">
      <w:pPr>
        <w:jc w:val="right"/>
        <w:sectPr w:rsidR="00877C25" w:rsidSect="008236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47EE" w:rsidRDefault="002547EE" w:rsidP="002547EE">
      <w:pPr>
        <w:jc w:val="right"/>
      </w:pPr>
      <w:r>
        <w:lastRenderedPageBreak/>
        <w:t xml:space="preserve">Приложение </w:t>
      </w:r>
    </w:p>
    <w:p w:rsidR="006E7D1D" w:rsidRPr="00E02DBF" w:rsidRDefault="002547EE" w:rsidP="002547EE">
      <w:pPr>
        <w:jc w:val="right"/>
      </w:pPr>
      <w:r>
        <w:t xml:space="preserve">   к постановлению</w:t>
      </w:r>
      <w:r w:rsidRPr="00410D63">
        <w:t xml:space="preserve"> </w:t>
      </w:r>
      <w:r>
        <w:t xml:space="preserve">администрации </w:t>
      </w:r>
    </w:p>
    <w:p w:rsidR="006E7D1D" w:rsidRDefault="006E7D1D" w:rsidP="002547EE">
      <w:pPr>
        <w:jc w:val="right"/>
      </w:pPr>
      <w:r>
        <w:t>Борцовского сельсовета</w:t>
      </w:r>
    </w:p>
    <w:p w:rsidR="006E7D1D" w:rsidRDefault="002547EE" w:rsidP="006E7D1D">
      <w:pPr>
        <w:jc w:val="right"/>
      </w:pPr>
      <w:r>
        <w:t>Тогучинского</w:t>
      </w:r>
      <w:r w:rsidRPr="00410D63">
        <w:t xml:space="preserve"> </w:t>
      </w:r>
      <w:r>
        <w:t xml:space="preserve">района </w:t>
      </w:r>
    </w:p>
    <w:p w:rsidR="002547EE" w:rsidRPr="00410D63" w:rsidRDefault="002547EE" w:rsidP="006E7D1D">
      <w:pPr>
        <w:jc w:val="right"/>
      </w:pPr>
      <w:r>
        <w:t>Новосибирской области</w:t>
      </w:r>
    </w:p>
    <w:p w:rsidR="002547EE" w:rsidRPr="00C860D2" w:rsidRDefault="002547EE" w:rsidP="002547EE">
      <w:pPr>
        <w:jc w:val="right"/>
      </w:pPr>
      <w:r>
        <w:t xml:space="preserve">от </w:t>
      </w:r>
      <w:r w:rsidR="00E02DBF">
        <w:t>03</w:t>
      </w:r>
      <w:r w:rsidR="006E7D1D">
        <w:t>.0</w:t>
      </w:r>
      <w:r w:rsidR="006E7D1D" w:rsidRPr="00E02DBF">
        <w:t>2</w:t>
      </w:r>
      <w:r w:rsidR="00E02DBF">
        <w:t>.2017</w:t>
      </w:r>
      <w:r w:rsidR="006E7D1D">
        <w:t xml:space="preserve"> №</w:t>
      </w:r>
      <w:r w:rsidR="00E02DBF">
        <w:t>10</w:t>
      </w:r>
    </w:p>
    <w:p w:rsidR="00877C25" w:rsidRDefault="00877C25" w:rsidP="002547EE">
      <w:pPr>
        <w:jc w:val="right"/>
      </w:pPr>
    </w:p>
    <w:p w:rsidR="00877C25" w:rsidRPr="00342462" w:rsidRDefault="00877C25" w:rsidP="00877C25">
      <w:pPr>
        <w:jc w:val="center"/>
        <w:rPr>
          <w:b/>
          <w:bCs/>
          <w:sz w:val="28"/>
          <w:szCs w:val="28"/>
        </w:rPr>
      </w:pPr>
      <w:r w:rsidRPr="00342462">
        <w:rPr>
          <w:b/>
          <w:bCs/>
          <w:sz w:val="28"/>
          <w:szCs w:val="28"/>
        </w:rPr>
        <w:t xml:space="preserve">ПЛАН </w:t>
      </w:r>
    </w:p>
    <w:p w:rsidR="00877C25" w:rsidRPr="00342462" w:rsidRDefault="00877C25" w:rsidP="00877C25">
      <w:pPr>
        <w:jc w:val="center"/>
        <w:rPr>
          <w:b/>
          <w:bCs/>
          <w:color w:val="000000"/>
          <w:sz w:val="28"/>
          <w:szCs w:val="28"/>
        </w:rPr>
      </w:pPr>
      <w:r w:rsidRPr="00342462">
        <w:rPr>
          <w:b/>
          <w:bCs/>
          <w:color w:val="000000"/>
          <w:sz w:val="28"/>
          <w:szCs w:val="28"/>
        </w:rPr>
        <w:t>обеспечения безопасности людей на водных объектах</w:t>
      </w:r>
    </w:p>
    <w:p w:rsidR="00877C25" w:rsidRPr="00342462" w:rsidRDefault="00877C25" w:rsidP="00877C25">
      <w:pPr>
        <w:jc w:val="center"/>
        <w:rPr>
          <w:b/>
          <w:bCs/>
          <w:color w:val="000000"/>
          <w:sz w:val="28"/>
          <w:szCs w:val="28"/>
        </w:rPr>
      </w:pPr>
      <w:r w:rsidRPr="00342462">
        <w:rPr>
          <w:b/>
          <w:bCs/>
          <w:color w:val="000000"/>
          <w:sz w:val="28"/>
          <w:szCs w:val="28"/>
        </w:rPr>
        <w:t xml:space="preserve">в </w:t>
      </w:r>
      <w:r>
        <w:rPr>
          <w:b/>
          <w:bCs/>
          <w:color w:val="000000"/>
          <w:sz w:val="28"/>
          <w:szCs w:val="28"/>
        </w:rPr>
        <w:t>Борцовском сельсовете Тогучинского района</w:t>
      </w:r>
      <w:r w:rsidRPr="00342462">
        <w:rPr>
          <w:b/>
          <w:bCs/>
          <w:color w:val="000000"/>
          <w:sz w:val="28"/>
          <w:szCs w:val="28"/>
        </w:rPr>
        <w:t xml:space="preserve"> </w:t>
      </w:r>
      <w:r w:rsidR="00E02DBF">
        <w:rPr>
          <w:b/>
          <w:bCs/>
          <w:color w:val="000000"/>
          <w:sz w:val="28"/>
          <w:szCs w:val="28"/>
        </w:rPr>
        <w:t>Новосибирской области в 2017</w:t>
      </w:r>
      <w:r w:rsidRPr="00342462">
        <w:rPr>
          <w:b/>
          <w:bCs/>
          <w:color w:val="000000"/>
          <w:sz w:val="28"/>
          <w:szCs w:val="28"/>
        </w:rPr>
        <w:t xml:space="preserve"> году</w:t>
      </w:r>
    </w:p>
    <w:tbl>
      <w:tblPr>
        <w:tblW w:w="152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6840"/>
        <w:gridCol w:w="1620"/>
        <w:gridCol w:w="6480"/>
      </w:tblGrid>
      <w:tr w:rsidR="00877C25" w:rsidRPr="008C7B50" w:rsidTr="00877C25">
        <w:trPr>
          <w:cantSplit/>
          <w:trHeight w:val="1134"/>
          <w:tblHeader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7C25" w:rsidRPr="00877C25" w:rsidRDefault="00877C25" w:rsidP="00877C25">
            <w:pPr>
              <w:suppressAutoHyphens/>
              <w:ind w:left="113" w:right="113"/>
              <w:jc w:val="center"/>
              <w:rPr>
                <w:b/>
              </w:rPr>
            </w:pPr>
            <w:r w:rsidRPr="00877C25">
              <w:rPr>
                <w:b/>
              </w:rPr>
              <w:t xml:space="preserve">№ </w:t>
            </w:r>
            <w:proofErr w:type="gramStart"/>
            <w:r w:rsidRPr="00877C25">
              <w:rPr>
                <w:b/>
              </w:rPr>
              <w:t>п</w:t>
            </w:r>
            <w:proofErr w:type="gramEnd"/>
            <w:r w:rsidRPr="00877C25">
              <w:rPr>
                <w:b/>
              </w:rPr>
              <w:t>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25" w:rsidRPr="00877C25" w:rsidRDefault="00877C25" w:rsidP="00877C25">
            <w:pPr>
              <w:suppressAutoHyphens/>
              <w:jc w:val="center"/>
              <w:rPr>
                <w:b/>
              </w:rPr>
            </w:pPr>
            <w:r w:rsidRPr="00877C25">
              <w:rPr>
                <w:b/>
              </w:rPr>
              <w:t>Мероприятия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25" w:rsidRPr="00877C25" w:rsidRDefault="00877C25" w:rsidP="00877C25">
            <w:pPr>
              <w:suppressAutoHyphens/>
              <w:jc w:val="center"/>
              <w:rPr>
                <w:b/>
              </w:rPr>
            </w:pPr>
            <w:r w:rsidRPr="00877C25">
              <w:rPr>
                <w:b/>
              </w:rPr>
              <w:t>Сроки исполнения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25" w:rsidRPr="00877C25" w:rsidRDefault="00877C25" w:rsidP="00877C25">
            <w:pPr>
              <w:suppressAutoHyphens/>
              <w:jc w:val="center"/>
              <w:rPr>
                <w:b/>
              </w:rPr>
            </w:pPr>
            <w:r w:rsidRPr="00877C25">
              <w:rPr>
                <w:b/>
              </w:rPr>
              <w:t>Исполнитель</w:t>
            </w:r>
          </w:p>
        </w:tc>
      </w:tr>
      <w:tr w:rsidR="00877C25" w:rsidRPr="008C7B50" w:rsidTr="00877C25">
        <w:trPr>
          <w:trHeight w:val="481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4C2A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Согласование порядка проведения водных спортивных соревнований, праздников, экскурсий</w:t>
            </w:r>
            <w:r w:rsidR="00DC173E">
              <w:rPr>
                <w:sz w:val="20"/>
                <w:szCs w:val="20"/>
              </w:rPr>
              <w:t xml:space="preserve"> и порядка обеспечения мер безопасности людей на водных объектах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DC173E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31 марта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DC173E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Борцовского сельсовета</w:t>
            </w:r>
          </w:p>
        </w:tc>
      </w:tr>
      <w:tr w:rsidR="00877C25" w:rsidRPr="008C7B50" w:rsidTr="00877C25">
        <w:trPr>
          <w:trHeight w:val="91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DC173E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комплекса мероприятий, направленных на недопущение выхода людей, выезда транспорта на лед в необорудованных местах (установка запрещающих знаков, </w:t>
            </w:r>
            <w:proofErr w:type="spellStart"/>
            <w:r>
              <w:rPr>
                <w:sz w:val="20"/>
                <w:szCs w:val="20"/>
              </w:rPr>
              <w:t>обваловка</w:t>
            </w:r>
            <w:proofErr w:type="spellEnd"/>
            <w:r>
              <w:rPr>
                <w:sz w:val="20"/>
                <w:szCs w:val="20"/>
              </w:rPr>
              <w:t xml:space="preserve"> снегом береговой полосы мест выезда на лед)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в период ледовой обстановки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DC173E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Борцовского сельсовета</w:t>
            </w:r>
          </w:p>
        </w:tc>
      </w:tr>
      <w:tr w:rsidR="00877C25" w:rsidRPr="008C7B50" w:rsidTr="00877C25">
        <w:trPr>
          <w:trHeight w:val="463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A1BFC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Организация мер по обеспечению безопасности жизни людей во время весеннего паводка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апрель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Глава, КЧС и ПБ администраци</w:t>
            </w:r>
            <w:r>
              <w:rPr>
                <w:sz w:val="20"/>
                <w:szCs w:val="20"/>
              </w:rPr>
              <w:t xml:space="preserve">и Борцовского сельсовета </w:t>
            </w:r>
          </w:p>
        </w:tc>
      </w:tr>
      <w:tr w:rsidR="00390CF5" w:rsidRPr="008C7B50" w:rsidTr="00877C25">
        <w:trPr>
          <w:trHeight w:val="463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F5" w:rsidRDefault="00390CF5" w:rsidP="00877C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F5" w:rsidRPr="00877C25" w:rsidRDefault="00A00BF7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месячника безопасности людей на водных объектах в период </w:t>
            </w:r>
            <w:r w:rsidR="00327C74">
              <w:rPr>
                <w:sz w:val="20"/>
                <w:szCs w:val="20"/>
              </w:rPr>
              <w:t>купального сезона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F5" w:rsidRPr="00877C25" w:rsidRDefault="00327C74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сентябрь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F5" w:rsidRPr="00877C25" w:rsidRDefault="00327C74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Борцовского сельсовета</w:t>
            </w:r>
          </w:p>
        </w:tc>
      </w:tr>
      <w:tr w:rsidR="00877C25" w:rsidRPr="008C7B50" w:rsidTr="00877C25">
        <w:trPr>
          <w:trHeight w:val="32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Организация и осуществление </w:t>
            </w:r>
            <w:proofErr w:type="gramStart"/>
            <w:r w:rsidRPr="00877C25">
              <w:rPr>
                <w:sz w:val="20"/>
                <w:szCs w:val="20"/>
              </w:rPr>
              <w:t>контроля за</w:t>
            </w:r>
            <w:proofErr w:type="gramEnd"/>
            <w:r w:rsidRPr="00877C25">
              <w:rPr>
                <w:sz w:val="20"/>
                <w:szCs w:val="20"/>
              </w:rPr>
              <w:t xml:space="preserve"> принятием необходимых мер по обеспечению безопасности населения в местах неорганизованного отдыха на воде (установка предупреждающих (запрещающих) знаков, щитов)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до 01 июня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D869D3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 </w:t>
            </w:r>
            <w:r w:rsidR="00D869D3">
              <w:rPr>
                <w:sz w:val="20"/>
                <w:szCs w:val="20"/>
              </w:rPr>
              <w:t>Администрация Борцовского сельсовета</w:t>
            </w:r>
          </w:p>
        </w:tc>
      </w:tr>
      <w:tr w:rsidR="00877C25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08DE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 xml:space="preserve">Разработка и размещение «Уголков безопасности людей на водных объектах» </w:t>
            </w:r>
            <w:r w:rsidR="00327C74">
              <w:rPr>
                <w:sz w:val="20"/>
                <w:szCs w:val="20"/>
              </w:rPr>
              <w:t>в КДЦ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до 01 июня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327C74" w:rsidP="00327C74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КДЦ (Горбунова В.Н.</w:t>
            </w:r>
            <w:r w:rsidR="008708DE">
              <w:rPr>
                <w:sz w:val="20"/>
                <w:szCs w:val="20"/>
              </w:rPr>
              <w:t xml:space="preserve">) </w:t>
            </w:r>
            <w:r w:rsidR="00B70FD8">
              <w:rPr>
                <w:sz w:val="20"/>
                <w:szCs w:val="20"/>
              </w:rPr>
              <w:t xml:space="preserve">(по согласованию) </w:t>
            </w:r>
          </w:p>
        </w:tc>
      </w:tr>
      <w:tr w:rsidR="00327C74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74" w:rsidRPr="00877C25" w:rsidRDefault="00327C74" w:rsidP="00877C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74" w:rsidRPr="00877C25" w:rsidRDefault="00327C74" w:rsidP="008708DE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акции «Вод</w:t>
            </w:r>
            <w:proofErr w:type="gramStart"/>
            <w:r>
              <w:rPr>
                <w:sz w:val="20"/>
                <w:szCs w:val="20"/>
              </w:rPr>
              <w:t>а-</w:t>
            </w:r>
            <w:proofErr w:type="gramEnd"/>
            <w:r>
              <w:rPr>
                <w:sz w:val="20"/>
                <w:szCs w:val="20"/>
              </w:rPr>
              <w:t xml:space="preserve"> безопасная территория» в период купального сезона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74" w:rsidRPr="00877C25" w:rsidRDefault="00327C74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сентябрь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74" w:rsidRDefault="00124C1C" w:rsidP="00327C74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Борцовского сельсовета</w:t>
            </w:r>
          </w:p>
        </w:tc>
      </w:tr>
      <w:tr w:rsidR="00877C25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Проведение постоянных профилактических мероприятий по предупреждению гибели людей на водных объектах (изготовление и распространение плакатов, публикация статей в СМИ, показ фильмов)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7C25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 w:rsidRPr="00877C25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25" w:rsidRPr="00877C25" w:rsidRDefault="008708DE" w:rsidP="00B70FD8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  <w:r w:rsidR="00432B7D">
              <w:rPr>
                <w:sz w:val="20"/>
                <w:szCs w:val="20"/>
              </w:rPr>
              <w:t>а КДЦ (Горбунова В.Н.</w:t>
            </w:r>
            <w:r>
              <w:rPr>
                <w:sz w:val="20"/>
                <w:szCs w:val="20"/>
              </w:rPr>
              <w:t xml:space="preserve">) </w:t>
            </w:r>
            <w:r w:rsidR="00B70FD8">
              <w:rPr>
                <w:sz w:val="20"/>
                <w:szCs w:val="20"/>
              </w:rPr>
              <w:t xml:space="preserve">(по согласованию) </w:t>
            </w:r>
            <w:r w:rsidR="00DD3915">
              <w:rPr>
                <w:sz w:val="20"/>
                <w:szCs w:val="20"/>
              </w:rPr>
              <w:t>совместно</w:t>
            </w:r>
            <w:r w:rsidR="00432B7D">
              <w:rPr>
                <w:sz w:val="20"/>
                <w:szCs w:val="20"/>
              </w:rPr>
              <w:t xml:space="preserve"> со специалистом </w:t>
            </w:r>
            <w:r>
              <w:rPr>
                <w:sz w:val="20"/>
                <w:szCs w:val="20"/>
              </w:rPr>
              <w:t xml:space="preserve"> администрации Борц</w:t>
            </w:r>
            <w:r w:rsidR="00B70FD8">
              <w:rPr>
                <w:sz w:val="20"/>
                <w:szCs w:val="20"/>
              </w:rPr>
              <w:t>овского сельсовета (</w:t>
            </w:r>
            <w:r w:rsidR="00432B7D">
              <w:rPr>
                <w:sz w:val="20"/>
                <w:szCs w:val="20"/>
              </w:rPr>
              <w:t>Н.М. Толмачевой</w:t>
            </w:r>
            <w:r>
              <w:rPr>
                <w:sz w:val="20"/>
                <w:szCs w:val="20"/>
              </w:rPr>
              <w:t>)</w:t>
            </w:r>
          </w:p>
        </w:tc>
      </w:tr>
      <w:tr w:rsidR="008A1BFC" w:rsidRPr="008C7B50" w:rsidTr="00877C25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Default="008A1BFC" w:rsidP="00877C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Pr="00877C25" w:rsidRDefault="00B70FD8" w:rsidP="00877C25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участие во Всероссийской акции «Чистый Берег»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Pr="00877C25" w:rsidRDefault="00403EEC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Май-сентябрь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FC" w:rsidRDefault="00403EEC" w:rsidP="00877C25">
            <w:pPr>
              <w:shd w:val="clear" w:color="auto" w:fill="FFFFFF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Борцовского сельсовета</w:t>
            </w:r>
          </w:p>
        </w:tc>
      </w:tr>
    </w:tbl>
    <w:p w:rsidR="00877C25" w:rsidRPr="00C4748B" w:rsidRDefault="00877C25" w:rsidP="00877C25"/>
    <w:p w:rsidR="00877C25" w:rsidRPr="00877C25" w:rsidRDefault="00877C25" w:rsidP="00877C25">
      <w:pPr>
        <w:jc w:val="center"/>
      </w:pPr>
    </w:p>
    <w:sectPr w:rsidR="00877C25" w:rsidRPr="00877C25" w:rsidSect="00877C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659DA"/>
    <w:rsid w:val="000C50E3"/>
    <w:rsid w:val="00124C1C"/>
    <w:rsid w:val="0017410E"/>
    <w:rsid w:val="00185D3E"/>
    <w:rsid w:val="0021772D"/>
    <w:rsid w:val="002547EE"/>
    <w:rsid w:val="002A4737"/>
    <w:rsid w:val="00306141"/>
    <w:rsid w:val="00327C74"/>
    <w:rsid w:val="00390CF5"/>
    <w:rsid w:val="003D363F"/>
    <w:rsid w:val="00403EEC"/>
    <w:rsid w:val="00426293"/>
    <w:rsid w:val="00432B7D"/>
    <w:rsid w:val="004C2E49"/>
    <w:rsid w:val="00574782"/>
    <w:rsid w:val="00587C9A"/>
    <w:rsid w:val="006873DD"/>
    <w:rsid w:val="006D2EAC"/>
    <w:rsid w:val="006E7D1D"/>
    <w:rsid w:val="007447E2"/>
    <w:rsid w:val="00753D61"/>
    <w:rsid w:val="00780A62"/>
    <w:rsid w:val="007F7D02"/>
    <w:rsid w:val="00823694"/>
    <w:rsid w:val="008474D6"/>
    <w:rsid w:val="008708DE"/>
    <w:rsid w:val="00877C25"/>
    <w:rsid w:val="008A1BFC"/>
    <w:rsid w:val="008A4C2A"/>
    <w:rsid w:val="00920D7B"/>
    <w:rsid w:val="00A00BF7"/>
    <w:rsid w:val="00A96F30"/>
    <w:rsid w:val="00AE0F15"/>
    <w:rsid w:val="00B2010A"/>
    <w:rsid w:val="00B610A9"/>
    <w:rsid w:val="00B614FA"/>
    <w:rsid w:val="00B70FD8"/>
    <w:rsid w:val="00B744F9"/>
    <w:rsid w:val="00BA510E"/>
    <w:rsid w:val="00C860D2"/>
    <w:rsid w:val="00D869D3"/>
    <w:rsid w:val="00DB725A"/>
    <w:rsid w:val="00DC173E"/>
    <w:rsid w:val="00DD3915"/>
    <w:rsid w:val="00E02DBF"/>
    <w:rsid w:val="00EC0FD7"/>
    <w:rsid w:val="00F96261"/>
    <w:rsid w:val="00FA2A8C"/>
    <w:rsid w:val="00FA3FC8"/>
    <w:rsid w:val="00FB2E5C"/>
    <w:rsid w:val="00FE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2547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2547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Shablon_Post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Shablon_Post</Template>
  <TotalTime>0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Борцово</cp:lastModifiedBy>
  <cp:revision>2</cp:revision>
  <dcterms:created xsi:type="dcterms:W3CDTF">2017-04-28T09:14:00Z</dcterms:created>
  <dcterms:modified xsi:type="dcterms:W3CDTF">2017-04-28T09:14:00Z</dcterms:modified>
</cp:coreProperties>
</file>